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90FBD" w:rsidRDefault="00D90FBD" w:rsidP="00D90F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D90F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FBD" w:rsidRDefault="00D90FBD" w:rsidP="00564E3C">
      <w:pPr>
        <w:spacing w:after="0" w:line="240" w:lineRule="auto"/>
      </w:pPr>
      <w:r>
        <w:separator/>
      </w:r>
    </w:p>
  </w:endnote>
  <w:endnote w:type="continuationSeparator" w:id="0">
    <w:p w:rsidR="00D90FBD" w:rsidRDefault="00D90FB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0FBD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FBD" w:rsidRDefault="00D90FBD" w:rsidP="00564E3C">
      <w:pPr>
        <w:spacing w:after="0" w:line="240" w:lineRule="auto"/>
      </w:pPr>
      <w:r>
        <w:separator/>
      </w:r>
    </w:p>
  </w:footnote>
  <w:footnote w:type="continuationSeparator" w:id="0">
    <w:p w:rsidR="00D90FBD" w:rsidRDefault="00D90FB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FBD"/>
    <w:rsid w:val="00372DC6"/>
    <w:rsid w:val="00564E3C"/>
    <w:rsid w:val="0064591D"/>
    <w:rsid w:val="00D90FB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EF3C5"/>
  <w15:chartTrackingRefBased/>
  <w15:docId w15:val="{DB12A04B-90D5-4AC5-A020-101A5D09D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2016-01-26T17:25:00Z</dcterms:created>
  <dcterms:modified xsi:type="dcterms:W3CDTF">2016-01-26T17:26:00Z</dcterms:modified>
</cp:coreProperties>
</file>